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AAF8E" w14:textId="77777777" w:rsidR="00D5453F" w:rsidRDefault="00D5453F" w:rsidP="00D5453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MORTON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65D8718" w14:textId="77777777" w:rsidR="00D5453F" w:rsidRDefault="00D5453F" w:rsidP="00D5453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Clerk.</w:t>
      </w:r>
    </w:p>
    <w:p w14:paraId="0D147984" w14:textId="77777777" w:rsidR="00D5453F" w:rsidRDefault="00D5453F" w:rsidP="00D5453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5867B11" w14:textId="77777777" w:rsidR="00D5453F" w:rsidRDefault="00D5453F" w:rsidP="00D5453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32C2B44" w14:textId="77777777" w:rsidR="00D5453F" w:rsidRDefault="00D5453F" w:rsidP="00D5453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Grene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Ripple, Worcestershire(q.v.).</w:t>
      </w:r>
    </w:p>
    <w:p w14:paraId="0084C5B8" w14:textId="77777777" w:rsidR="00D5453F" w:rsidRPr="00FD7138" w:rsidRDefault="00D5453F" w:rsidP="00D5453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gramStart"/>
      <w:r w:rsidRPr="00FD713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 http://aalt.law.uh.edu/Indices/CP40Indices/CP40no883Pl.htm</w:t>
      </w:r>
      <w:proofErr w:type="gramEnd"/>
      <w:r w:rsidRPr="00FD713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00A1DA9F" w14:textId="77777777" w:rsidR="00D5453F" w:rsidRPr="00FD7138" w:rsidRDefault="00D5453F" w:rsidP="00D5453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C4CB0C5" w14:textId="77777777" w:rsidR="00D5453F" w:rsidRPr="00FD7138" w:rsidRDefault="00D5453F" w:rsidP="00D5453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52664F3" w14:textId="77777777" w:rsidR="00D5453F" w:rsidRDefault="00D5453F" w:rsidP="00D5453F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D713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19 February 2022</w:t>
      </w:r>
    </w:p>
    <w:p w14:paraId="343418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8FF64" w14:textId="77777777" w:rsidR="00D5453F" w:rsidRDefault="00D5453F" w:rsidP="009139A6">
      <w:r>
        <w:separator/>
      </w:r>
    </w:p>
  </w:endnote>
  <w:endnote w:type="continuationSeparator" w:id="0">
    <w:p w14:paraId="46388652" w14:textId="77777777" w:rsidR="00D5453F" w:rsidRDefault="00D545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AE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43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DE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3E124" w14:textId="77777777" w:rsidR="00D5453F" w:rsidRDefault="00D5453F" w:rsidP="009139A6">
      <w:r>
        <w:separator/>
      </w:r>
    </w:p>
  </w:footnote>
  <w:footnote w:type="continuationSeparator" w:id="0">
    <w:p w14:paraId="7A767964" w14:textId="77777777" w:rsidR="00D5453F" w:rsidRDefault="00D545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F5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65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21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53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453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D199B"/>
  <w15:chartTrackingRefBased/>
  <w15:docId w15:val="{141EC2E7-B7D7-4ED0-B06B-5D9BF4F3F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545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2022-04-07T10:30:00Z</dcterms:created>
  <dcterms:modified xsi:type="dcterms:W3CDTF">2022-04-07T10:30:00Z</dcterms:modified>
</cp:coreProperties>
</file>